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20CD3605" w:rsidR="003D38A3" w:rsidRPr="003D38A3" w:rsidRDefault="00B52FD7" w:rsidP="003D38A3">
                            <w:pPr>
                              <w:pStyle w:val="CourseContainedHeader"/>
                            </w:pPr>
                            <w:r>
                              <w:t>Clean-Up &amp; Reset Checklist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20CD3605" w:rsidR="003D38A3" w:rsidRPr="003D38A3" w:rsidRDefault="00B52FD7" w:rsidP="003D38A3">
                      <w:pPr>
                        <w:pStyle w:val="CourseContainedHeader"/>
                      </w:pPr>
                      <w:r>
                        <w:t>Clean-Up &amp; Reset Checklist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352C89B0" w:rsidR="003D38A3" w:rsidRPr="003D38A3" w:rsidRDefault="0007712C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AB4D7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r w:rsidR="000A47A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352C89B0" w:rsidR="003D38A3" w:rsidRPr="003D38A3" w:rsidRDefault="0007712C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AB4D7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r w:rsidR="000A47A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2FBAE89C" w14:textId="1C7A9B20" w:rsidR="00B52FD7" w:rsidRDefault="00526EEA" w:rsidP="00A3115D">
      <w:r>
        <w:t xml:space="preserve">Student </w:t>
      </w:r>
      <w:r w:rsidR="00A3115D">
        <w:t>Name</w:t>
      </w:r>
      <w:r w:rsidR="00AF35CC">
        <w:t xml:space="preserve">: ______________________ </w:t>
      </w:r>
      <w:r w:rsidR="00AC5F6D">
        <w:tab/>
      </w:r>
      <w:r w:rsidR="00A3115D">
        <w:t>Date:</w:t>
      </w:r>
      <w:r w:rsidR="00AF35CC" w:rsidRPr="00AF35CC">
        <w:t xml:space="preserve"> </w:t>
      </w:r>
      <w:r w:rsidR="00AF35CC">
        <w:t>______________________</w:t>
      </w:r>
    </w:p>
    <w:p w14:paraId="124886F8" w14:textId="77777777" w:rsidR="00BA4117" w:rsidRDefault="00BA4117" w:rsidP="00A3115D"/>
    <w:p w14:paraId="6438EC6D" w14:textId="5008BF87" w:rsidR="00B52FD7" w:rsidRDefault="007F4BC6" w:rsidP="00A3115D">
      <w:r>
        <w:t xml:space="preserve">Group Members: </w:t>
      </w:r>
      <w:proofErr w:type="gramStart"/>
      <w:r>
        <w:t>1._</w:t>
      </w:r>
      <w:proofErr w:type="gramEnd"/>
      <w:r>
        <w:t xml:space="preserve">______________ </w:t>
      </w:r>
      <w:proofErr w:type="gramStart"/>
      <w:r>
        <w:t>2._</w:t>
      </w:r>
      <w:proofErr w:type="gramEnd"/>
      <w:r>
        <w:t xml:space="preserve">______________ </w:t>
      </w:r>
      <w:proofErr w:type="gramStart"/>
      <w:r>
        <w:t>3._</w:t>
      </w:r>
      <w:proofErr w:type="gramEnd"/>
      <w:r>
        <w:t>_______________</w:t>
      </w:r>
    </w:p>
    <w:p w14:paraId="40C7F26C" w14:textId="77777777" w:rsidR="00482039" w:rsidRDefault="00482039" w:rsidP="00A3115D"/>
    <w:p w14:paraId="624624BD" w14:textId="1621AFAA" w:rsidR="00C468F8" w:rsidRPr="003602A3" w:rsidRDefault="007B38C9" w:rsidP="00C468F8">
      <w:pPr>
        <w:rPr>
          <w:b/>
          <w:bCs/>
          <w:sz w:val="24"/>
          <w:szCs w:val="24"/>
        </w:rPr>
      </w:pPr>
      <w:r w:rsidRPr="00AF35CC">
        <w:rPr>
          <w:b/>
          <w:bCs/>
          <w:sz w:val="24"/>
          <w:szCs w:val="24"/>
        </w:rPr>
        <w:t>Instructions</w:t>
      </w:r>
    </w:p>
    <w:p w14:paraId="1A9F0070" w14:textId="185B1111" w:rsidR="00242356" w:rsidRPr="006676D3" w:rsidRDefault="00705021" w:rsidP="008A51D9">
      <w:r>
        <w:t>Work</w:t>
      </w:r>
      <w:r w:rsidR="00100D22">
        <w:t xml:space="preserve"> with your group to </w:t>
      </w:r>
      <w:r w:rsidR="0086129D">
        <w:t>clean</w:t>
      </w:r>
      <w:r w:rsidR="00100D22">
        <w:t xml:space="preserve"> each</w:t>
      </w:r>
      <w:r w:rsidR="0086129D">
        <w:t xml:space="preserve"> zone. After completing your task, </w:t>
      </w:r>
      <w:r w:rsidR="000905C0">
        <w:t>follow the</w:t>
      </w:r>
      <w:r w:rsidR="0086129D">
        <w:t xml:space="preserve"> Reset steps so the next team can </w:t>
      </w:r>
      <w:r w:rsidR="000905C0">
        <w:t>practise safely</w:t>
      </w:r>
      <w:r w:rsidR="008A51D9">
        <w:t xml:space="preserve">. </w:t>
      </w:r>
      <w:r w:rsidR="000905C0">
        <w:rPr>
          <w:i/>
          <w:iCs/>
        </w:rPr>
        <w:t>Use only the safe materials</w:t>
      </w:r>
      <w:r w:rsidR="00D51430" w:rsidRPr="008A51D9">
        <w:rPr>
          <w:i/>
          <w:iCs/>
        </w:rPr>
        <w:t xml:space="preserve"> provided</w:t>
      </w:r>
      <w:r w:rsidR="008A51D9" w:rsidRPr="008A51D9">
        <w:rPr>
          <w:i/>
          <w:iCs/>
        </w:rPr>
        <w:t xml:space="preserve"> – no real oil or hazardous waste</w:t>
      </w:r>
      <w:r w:rsidR="0086129D">
        <w:t>.</w:t>
      </w:r>
      <w:r w:rsidR="000905C0">
        <w:t xml:space="preserve"> Always wear your PPE: </w:t>
      </w:r>
      <w:r w:rsidR="0086129D">
        <w:t xml:space="preserve">safety glasses, </w:t>
      </w:r>
      <w:r w:rsidR="002D372C">
        <w:t>gloves,</w:t>
      </w:r>
      <w:r w:rsidR="005A119D">
        <w:t xml:space="preserve"> and</w:t>
      </w:r>
      <w:r w:rsidR="002D372C">
        <w:t xml:space="preserve"> boots). Tick each section </w:t>
      </w:r>
      <w:r w:rsidR="005A119D">
        <w:t>once it’s complete, and hand in your worksheet to the teacher</w:t>
      </w:r>
      <w:r w:rsidR="002D372C">
        <w:t>.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272"/>
        <w:gridCol w:w="2834"/>
        <w:gridCol w:w="2835"/>
        <w:gridCol w:w="2795"/>
      </w:tblGrid>
      <w:tr w:rsidR="00047E3C" w:rsidRPr="00E24EFE" w14:paraId="7698700C" w14:textId="302A71E6" w:rsidTr="00047E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6ADDA7E4" w14:textId="77777777" w:rsidR="00E24EFE" w:rsidRPr="00E24EFE" w:rsidRDefault="00E2430B" w:rsidP="00047E3C">
            <w:pPr>
              <w:pStyle w:val="TableHeadings"/>
              <w:spacing w:line="276" w:lineRule="auto"/>
              <w:rPr>
                <w:b w:val="0"/>
                <w:bCs/>
              </w:rPr>
            </w:pPr>
            <w:r w:rsidRPr="00E24EFE">
              <w:t>Zone/</w:t>
            </w:r>
          </w:p>
          <w:p w14:paraId="2B7DFF22" w14:textId="6398756C" w:rsidR="00E2430B" w:rsidRPr="00E24EFE" w:rsidRDefault="00E2430B" w:rsidP="00047E3C">
            <w:pPr>
              <w:pStyle w:val="TableHeadings"/>
              <w:spacing w:line="276" w:lineRule="auto"/>
            </w:pPr>
            <w:r w:rsidRPr="00E24EFE">
              <w:t>Area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BB17AAB" w14:textId="74707171" w:rsidR="00E2430B" w:rsidRPr="00E24EFE" w:rsidRDefault="00E2430B" w:rsidP="00047E3C">
            <w:pPr>
              <w:pStyle w:val="TableHeadings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24EFE">
              <w:t>Clean-Up Task (</w:t>
            </w:r>
            <w:r w:rsidRPr="00E24EFE">
              <w:sym w:font="Wingdings 2" w:char="F050"/>
            </w:r>
            <w:r w:rsidRPr="00E24EFE">
              <w:t>)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C86A1BE" w14:textId="5F636236" w:rsidR="00E2430B" w:rsidRPr="00E24EFE" w:rsidRDefault="00B52FD7" w:rsidP="00047E3C">
            <w:pPr>
              <w:pStyle w:val="TableHeadings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Reflection: </w:t>
            </w:r>
            <w:r w:rsidR="004B635E" w:rsidRPr="00B52FD7">
              <w:rPr>
                <w:b w:val="0"/>
                <w:bCs/>
              </w:rPr>
              <w:t>Briefly explain one way the workspace is safer after the clean-up</w:t>
            </w:r>
            <w:r w:rsidR="00E24EFE" w:rsidRPr="00B52FD7">
              <w:rPr>
                <w:b w:val="0"/>
                <w:bCs/>
              </w:rPr>
              <w:t>.</w:t>
            </w:r>
          </w:p>
        </w:tc>
        <w:tc>
          <w:tcPr>
            <w:tcW w:w="2795" w:type="dxa"/>
            <w:tcBorders>
              <w:left w:val="single" w:sz="4" w:space="0" w:color="000000"/>
            </w:tcBorders>
            <w:shd w:val="clear" w:color="auto" w:fill="7F7F7F" w:themeFill="accent6" w:themeFillTint="80"/>
          </w:tcPr>
          <w:p w14:paraId="02BBB842" w14:textId="0B2AC919" w:rsidR="00E2430B" w:rsidRPr="00E24EFE" w:rsidRDefault="00E2430B" w:rsidP="00047E3C">
            <w:pPr>
              <w:pStyle w:val="TableHeadings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24EFE">
              <w:t>Reset Task for Next Group</w:t>
            </w:r>
          </w:p>
        </w:tc>
      </w:tr>
      <w:tr w:rsidR="00047E3C" w:rsidRPr="00E24EFE" w14:paraId="0A2EE91A" w14:textId="192DE348" w:rsidTr="00047E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10F85C8" w14:textId="6928AFDF" w:rsidR="00E2430B" w:rsidRPr="00E24EFE" w:rsidRDefault="00E2430B" w:rsidP="00047E3C">
            <w:pPr>
              <w:pStyle w:val="TableRows"/>
              <w:spacing w:line="276" w:lineRule="auto"/>
            </w:pPr>
            <w:r w:rsidRPr="00E24EFE">
              <w:t>Tools</w:t>
            </w:r>
            <w:r w:rsidR="00A53B02">
              <w:t xml:space="preserve"> &amp; Equipment</w:t>
            </w:r>
          </w:p>
        </w:tc>
        <w:tc>
          <w:tcPr>
            <w:tcW w:w="283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50B1465" w14:textId="55EBB64E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07694075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Wipe dirty tools</w:t>
            </w:r>
          </w:p>
          <w:p w14:paraId="378BEFFC" w14:textId="4DE97A45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827900295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Return to </w:t>
            </w:r>
            <w:r w:rsidR="00540305">
              <w:t>designated storage</w:t>
            </w:r>
          </w:p>
          <w:p w14:paraId="5B8C1927" w14:textId="001489DE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90803465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Report </w:t>
            </w:r>
            <w:r w:rsidR="00DF0C90">
              <w:t>broken</w:t>
            </w:r>
            <w:r w:rsidR="00682327">
              <w:t>/damaged</w:t>
            </w:r>
            <w:r w:rsidR="00E2430B" w:rsidRPr="00E24EFE">
              <w:t xml:space="preserve"> item</w:t>
            </w:r>
          </w:p>
        </w:tc>
        <w:tc>
          <w:tcPr>
            <w:tcW w:w="283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593418A" w14:textId="77777777" w:rsidR="00E2430B" w:rsidRPr="00E24EFE" w:rsidRDefault="00E2430B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5235459" w14:textId="59EFC15B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02439083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Leave 2 tools out of place</w:t>
            </w:r>
          </w:p>
          <w:p w14:paraId="5A3EC927" w14:textId="77777777" w:rsidR="00F86B6D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1417503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Smudge 1 tool with grease (marker OK</w:t>
            </w:r>
            <w:r w:rsidR="00BA4117">
              <w:t>)</w:t>
            </w:r>
          </w:p>
          <w:p w14:paraId="31DD19AE" w14:textId="5AF40F67" w:rsidR="00BA4117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93560164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BA4117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A4117" w:rsidRPr="00E24EFE">
              <w:t xml:space="preserve"> </w:t>
            </w:r>
            <w:r w:rsidR="00BA4117">
              <w:t xml:space="preserve">Remove the </w:t>
            </w:r>
            <w:r w:rsidR="00066763">
              <w:t>O</w:t>
            </w:r>
            <w:r w:rsidR="00BA4117">
              <w:t>ut-of-</w:t>
            </w:r>
            <w:r w:rsidR="00066763">
              <w:t>S</w:t>
            </w:r>
            <w:r w:rsidR="00BA4117">
              <w:t>ervice tag and return the item to the station</w:t>
            </w:r>
          </w:p>
        </w:tc>
      </w:tr>
      <w:tr w:rsidR="00047E3C" w:rsidRPr="00E24EFE" w14:paraId="3B701070" w14:textId="7514256F" w:rsidTr="00047E3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</w:tcPr>
          <w:p w14:paraId="44B14976" w14:textId="21B5C67E" w:rsidR="00E2430B" w:rsidRPr="00E24EFE" w:rsidRDefault="00E2430B" w:rsidP="00047E3C">
            <w:pPr>
              <w:pStyle w:val="TableRows"/>
              <w:spacing w:line="276" w:lineRule="auto"/>
            </w:pPr>
            <w:r w:rsidRPr="00E24EFE">
              <w:t>Bench</w:t>
            </w:r>
            <w:r w:rsidR="00FD3EDA">
              <w:t>es &amp; Surfaces</w:t>
            </w:r>
          </w:p>
        </w:tc>
        <w:tc>
          <w:tcPr>
            <w:tcW w:w="2834" w:type="dxa"/>
          </w:tcPr>
          <w:p w14:paraId="1EFB9EBE" w14:textId="2D38E264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0442812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Clear bench</w:t>
            </w:r>
          </w:p>
          <w:p w14:paraId="592D0182" w14:textId="445BE42A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1260304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Wipe surface</w:t>
            </w:r>
            <w:r w:rsidR="00656A71">
              <w:t>s</w:t>
            </w:r>
          </w:p>
          <w:p w14:paraId="605C047D" w14:textId="69C0DA9C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3400531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Absorb spills with pad or paper</w:t>
            </w:r>
          </w:p>
        </w:tc>
        <w:tc>
          <w:tcPr>
            <w:tcW w:w="2835" w:type="dxa"/>
          </w:tcPr>
          <w:p w14:paraId="30286CED" w14:textId="77777777" w:rsidR="00E2430B" w:rsidRPr="00E24EFE" w:rsidRDefault="00E2430B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5" w:type="dxa"/>
          </w:tcPr>
          <w:p w14:paraId="65AF0206" w14:textId="418A8BEA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291492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Place a rag out casually</w:t>
            </w:r>
          </w:p>
          <w:p w14:paraId="45251A55" w14:textId="53B84A37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63808163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Add fake spill (water or food colouring)</w:t>
            </w:r>
          </w:p>
        </w:tc>
      </w:tr>
      <w:tr w:rsidR="00047E3C" w:rsidRPr="00E24EFE" w14:paraId="18041BED" w14:textId="231178A4" w:rsidTr="00047E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shd w:val="clear" w:color="auto" w:fill="auto"/>
          </w:tcPr>
          <w:p w14:paraId="55335F32" w14:textId="5E4B3381" w:rsidR="00E2430B" w:rsidRPr="00E24EFE" w:rsidRDefault="00E2430B" w:rsidP="00047E3C">
            <w:pPr>
              <w:pStyle w:val="TableRows"/>
              <w:spacing w:line="276" w:lineRule="auto"/>
            </w:pPr>
            <w:r w:rsidRPr="00E24EFE">
              <w:t>Floor</w:t>
            </w:r>
          </w:p>
        </w:tc>
        <w:tc>
          <w:tcPr>
            <w:tcW w:w="2834" w:type="dxa"/>
            <w:shd w:val="clear" w:color="auto" w:fill="auto"/>
          </w:tcPr>
          <w:p w14:paraId="6B74BAF3" w14:textId="34A2F397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74416537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Sweep shavings</w:t>
            </w:r>
          </w:p>
          <w:p w14:paraId="0976D34C" w14:textId="2D0491FE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64324717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Dispose correctly</w:t>
            </w:r>
          </w:p>
          <w:p w14:paraId="2ED7D815" w14:textId="38665CC2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6678257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Spot </w:t>
            </w:r>
            <w:proofErr w:type="gramStart"/>
            <w:r w:rsidR="00E2430B" w:rsidRPr="00E24EFE">
              <w:t>clean slippery</w:t>
            </w:r>
            <w:proofErr w:type="gramEnd"/>
            <w:r w:rsidR="00E2430B" w:rsidRPr="00E24EFE">
              <w:t xml:space="preserve"> spots</w:t>
            </w:r>
          </w:p>
        </w:tc>
        <w:tc>
          <w:tcPr>
            <w:tcW w:w="2835" w:type="dxa"/>
            <w:shd w:val="clear" w:color="auto" w:fill="auto"/>
          </w:tcPr>
          <w:p w14:paraId="46162C33" w14:textId="77777777" w:rsidR="00E2430B" w:rsidRPr="00E24EFE" w:rsidRDefault="00E2430B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5" w:type="dxa"/>
            <w:shd w:val="clear" w:color="auto" w:fill="auto"/>
          </w:tcPr>
          <w:p w14:paraId="07424CE0" w14:textId="097EB2D0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07327195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Scatter foil shavings or paper scrap</w:t>
            </w:r>
          </w:p>
          <w:p w14:paraId="29896C15" w14:textId="3B96716E" w:rsidR="00E2430B" w:rsidRPr="00E24EFE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217655217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Misplace broom slightly</w:t>
            </w:r>
          </w:p>
        </w:tc>
      </w:tr>
      <w:tr w:rsidR="00047E3C" w:rsidRPr="00E24EFE" w14:paraId="7433F551" w14:textId="320B730B" w:rsidTr="00047E3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</w:tcPr>
          <w:p w14:paraId="70B012B6" w14:textId="3E6DAF6B" w:rsidR="00E2430B" w:rsidRPr="00E24EFE" w:rsidRDefault="00E2430B" w:rsidP="00047E3C">
            <w:pPr>
              <w:pStyle w:val="TableRows"/>
              <w:spacing w:line="276" w:lineRule="auto"/>
            </w:pPr>
            <w:r w:rsidRPr="00E24EFE">
              <w:t>Waste Station</w:t>
            </w:r>
          </w:p>
        </w:tc>
        <w:tc>
          <w:tcPr>
            <w:tcW w:w="2834" w:type="dxa"/>
          </w:tcPr>
          <w:p w14:paraId="7EF30F86" w14:textId="6825285D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90093685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Sort oily rags and sharp waste</w:t>
            </w:r>
            <w:r w:rsidR="001E11B6">
              <w:t xml:space="preserve"> (</w:t>
            </w:r>
            <w:r w:rsidR="00F42EE6">
              <w:t>oily rags in fire-safe bin)</w:t>
            </w:r>
          </w:p>
          <w:p w14:paraId="2DCAB220" w14:textId="6A9E9418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19828354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Close and check bin labels</w:t>
            </w:r>
            <w:r w:rsidR="00DA5EC6">
              <w:t xml:space="preserve"> and lids</w:t>
            </w:r>
          </w:p>
        </w:tc>
        <w:tc>
          <w:tcPr>
            <w:tcW w:w="2835" w:type="dxa"/>
          </w:tcPr>
          <w:p w14:paraId="3F1559FB" w14:textId="77777777" w:rsidR="00E2430B" w:rsidRPr="00E24EFE" w:rsidRDefault="00E2430B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5" w:type="dxa"/>
          </w:tcPr>
          <w:p w14:paraId="69EA89EF" w14:textId="0DA411FB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22791343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Move rag to wrong bin</w:t>
            </w:r>
          </w:p>
          <w:p w14:paraId="6F0E77B5" w14:textId="7BC3401E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4881474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Leave bin lid open</w:t>
            </w:r>
          </w:p>
          <w:p w14:paraId="54203F94" w14:textId="223376F2" w:rsidR="00E2430B" w:rsidRPr="00E24EFE" w:rsidRDefault="0007712C" w:rsidP="00047E3C">
            <w:pPr>
              <w:pStyle w:val="TableRows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419380012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2430B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2430B" w:rsidRPr="00E24EFE">
              <w:t xml:space="preserve"> Mislabelled sticker</w:t>
            </w:r>
          </w:p>
        </w:tc>
      </w:tr>
      <w:tr w:rsidR="00047E3C" w:rsidRPr="00E24EFE" w14:paraId="5E0FF33C" w14:textId="77777777" w:rsidTr="00047E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2" w:type="dxa"/>
            <w:shd w:val="clear" w:color="auto" w:fill="auto"/>
          </w:tcPr>
          <w:p w14:paraId="10DCE65D" w14:textId="7A252E37" w:rsidR="00047E3C" w:rsidRPr="00E24EFE" w:rsidRDefault="00047E3C" w:rsidP="00047E3C">
            <w:pPr>
              <w:pStyle w:val="TableRows"/>
              <w:spacing w:line="276" w:lineRule="auto"/>
            </w:pPr>
            <w:r w:rsidRPr="00E24EFE">
              <w:t>PPE Zone</w:t>
            </w:r>
          </w:p>
        </w:tc>
        <w:tc>
          <w:tcPr>
            <w:tcW w:w="2834" w:type="dxa"/>
            <w:shd w:val="clear" w:color="auto" w:fill="auto"/>
          </w:tcPr>
          <w:p w14:paraId="7F6AF215" w14:textId="77777777" w:rsidR="00047E3C" w:rsidRPr="00E24EFE" w:rsidRDefault="0007712C" w:rsidP="00047E3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8423953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47E3C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E3C" w:rsidRPr="00E24EFE">
              <w:t xml:space="preserve"> Return PPE to tubs</w:t>
            </w:r>
          </w:p>
          <w:p w14:paraId="44D60471" w14:textId="77777777" w:rsidR="00047E3C" w:rsidRPr="00E24EFE" w:rsidRDefault="0007712C" w:rsidP="00047E3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836044514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47E3C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E3C" w:rsidRPr="00E24EFE">
              <w:t xml:space="preserve"> Clean/wipe goggles</w:t>
            </w:r>
          </w:p>
          <w:p w14:paraId="057E34B6" w14:textId="617543C8" w:rsidR="00047E3C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654877249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47E3C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E3C" w:rsidRPr="00E24EFE">
              <w:t xml:space="preserve"> Wash hands</w:t>
            </w:r>
          </w:p>
        </w:tc>
        <w:tc>
          <w:tcPr>
            <w:tcW w:w="2835" w:type="dxa"/>
            <w:shd w:val="clear" w:color="auto" w:fill="auto"/>
          </w:tcPr>
          <w:p w14:paraId="55B8E310" w14:textId="77777777" w:rsidR="00047E3C" w:rsidRPr="00E24EFE" w:rsidRDefault="00047E3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795" w:type="dxa"/>
            <w:shd w:val="clear" w:color="auto" w:fill="auto"/>
          </w:tcPr>
          <w:p w14:paraId="6AB63C9A" w14:textId="77777777" w:rsidR="00047E3C" w:rsidRPr="00E24EFE" w:rsidRDefault="0007712C" w:rsidP="00047E3C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556584058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47E3C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E3C" w:rsidRPr="00E24EFE">
              <w:t xml:space="preserve"> Leave gloves on bench</w:t>
            </w:r>
          </w:p>
          <w:p w14:paraId="30EBB873" w14:textId="6C3FBDD4" w:rsidR="00047E3C" w:rsidRDefault="0007712C" w:rsidP="00047E3C">
            <w:pPr>
              <w:pStyle w:val="TableRows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65456972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47E3C" w:rsidRPr="00E24E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47E3C" w:rsidRPr="00E24EFE">
              <w:t xml:space="preserve"> Mix goggles with wrong gear</w:t>
            </w:r>
          </w:p>
        </w:tc>
      </w:tr>
    </w:tbl>
    <w:p w14:paraId="4423AD35" w14:textId="6C093009" w:rsidR="00ED4A42" w:rsidRDefault="00ED4A42" w:rsidP="00242356">
      <w:pPr>
        <w:pStyle w:val="Heading4"/>
      </w:pPr>
      <w:r>
        <w:t>Teacher Sign-Off</w:t>
      </w:r>
    </w:p>
    <w:p w14:paraId="3D815894" w14:textId="77777777" w:rsidR="00ED4A42" w:rsidRPr="00047E3C" w:rsidRDefault="00ED4A42" w:rsidP="00ED4A42">
      <w:pPr>
        <w:tabs>
          <w:tab w:val="left" w:pos="2190"/>
        </w:tabs>
      </w:pPr>
    </w:p>
    <w:p w14:paraId="4FA78B91" w14:textId="25AD6B5B" w:rsidR="005E3B0A" w:rsidRDefault="006C0898" w:rsidP="00A3115D">
      <w:r>
        <w:t xml:space="preserve">Teacher </w:t>
      </w:r>
      <w:proofErr w:type="gramStart"/>
      <w:r>
        <w:t>Sig</w:t>
      </w:r>
      <w:r w:rsidR="00ED4A42">
        <w:t>nature</w:t>
      </w:r>
      <w:r>
        <w:t>:_</w:t>
      </w:r>
      <w:proofErr w:type="gramEnd"/>
      <w:r>
        <w:t xml:space="preserve">__________________ </w:t>
      </w:r>
      <w:r w:rsidR="00E24EFE">
        <w:tab/>
      </w:r>
      <w:r w:rsidR="00ED4A42">
        <w:t>Date: _________________</w:t>
      </w:r>
      <w:bookmarkEnd w:id="0"/>
      <w:bookmarkEnd w:id="1"/>
      <w:bookmarkEnd w:id="2"/>
      <w:bookmarkEnd w:id="3"/>
    </w:p>
    <w:sectPr w:rsidR="005E3B0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C5205" w14:textId="77777777" w:rsidR="00611E59" w:rsidRDefault="00611E59" w:rsidP="009125CB">
      <w:r>
        <w:separator/>
      </w:r>
    </w:p>
    <w:p w14:paraId="65033F63" w14:textId="77777777" w:rsidR="00611E59" w:rsidRDefault="00611E59" w:rsidP="009125CB"/>
    <w:p w14:paraId="48A3B44C" w14:textId="77777777" w:rsidR="00611E59" w:rsidRDefault="00611E59" w:rsidP="009125CB"/>
    <w:p w14:paraId="4B48AC2A" w14:textId="77777777" w:rsidR="00611E59" w:rsidRDefault="00611E59" w:rsidP="009125CB"/>
  </w:endnote>
  <w:endnote w:type="continuationSeparator" w:id="0">
    <w:p w14:paraId="5E2F5D88" w14:textId="77777777" w:rsidR="00611E59" w:rsidRDefault="00611E59" w:rsidP="009125CB">
      <w:r>
        <w:continuationSeparator/>
      </w:r>
    </w:p>
    <w:p w14:paraId="5A2407D7" w14:textId="77777777" w:rsidR="00611E59" w:rsidRDefault="00611E59" w:rsidP="009125CB"/>
    <w:p w14:paraId="334DB05A" w14:textId="77777777" w:rsidR="00611E59" w:rsidRDefault="00611E59" w:rsidP="009125CB"/>
    <w:p w14:paraId="46734017" w14:textId="77777777" w:rsidR="00611E59" w:rsidRDefault="00611E59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55625CC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07712C">
            <w:rPr>
              <w:noProof/>
            </w:rPr>
            <w:t>25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0AFBE" w14:textId="77777777" w:rsidR="00611E59" w:rsidRDefault="00611E59" w:rsidP="009125CB">
      <w:r>
        <w:separator/>
      </w:r>
    </w:p>
    <w:p w14:paraId="6CB31717" w14:textId="77777777" w:rsidR="00611E59" w:rsidRDefault="00611E59" w:rsidP="009125CB"/>
    <w:p w14:paraId="2D89ABFE" w14:textId="77777777" w:rsidR="00611E59" w:rsidRDefault="00611E59" w:rsidP="009125CB"/>
    <w:p w14:paraId="1597F2A3" w14:textId="77777777" w:rsidR="00611E59" w:rsidRDefault="00611E59" w:rsidP="009125CB"/>
  </w:footnote>
  <w:footnote w:type="continuationSeparator" w:id="0">
    <w:p w14:paraId="2C0D0672" w14:textId="77777777" w:rsidR="00611E59" w:rsidRDefault="00611E59" w:rsidP="009125CB">
      <w:r>
        <w:continuationSeparator/>
      </w:r>
    </w:p>
    <w:p w14:paraId="0ABD1457" w14:textId="77777777" w:rsidR="00611E59" w:rsidRDefault="00611E59" w:rsidP="009125CB"/>
    <w:p w14:paraId="12C2132E" w14:textId="77777777" w:rsidR="00611E59" w:rsidRDefault="00611E59" w:rsidP="009125CB"/>
    <w:p w14:paraId="3A668512" w14:textId="77777777" w:rsidR="00611E59" w:rsidRDefault="00611E59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19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0"/>
  </w:num>
  <w:num w:numId="4" w16cid:durableId="1534071080">
    <w:abstractNumId w:val="17"/>
  </w:num>
  <w:num w:numId="5" w16cid:durableId="1673219778">
    <w:abstractNumId w:val="10"/>
  </w:num>
  <w:num w:numId="6" w16cid:durableId="1200585890">
    <w:abstractNumId w:val="16"/>
  </w:num>
  <w:num w:numId="7" w16cid:durableId="1908228620">
    <w:abstractNumId w:val="13"/>
  </w:num>
  <w:num w:numId="8" w16cid:durableId="1147357831">
    <w:abstractNumId w:val="1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2"/>
  </w:num>
  <w:num w:numId="19" w16cid:durableId="173418005">
    <w:abstractNumId w:val="14"/>
  </w:num>
  <w:num w:numId="20" w16cid:durableId="2127193325">
    <w:abstractNumId w:val="19"/>
  </w:num>
  <w:num w:numId="21" w16cid:durableId="383067315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47E3C"/>
    <w:rsid w:val="00051820"/>
    <w:rsid w:val="00052A11"/>
    <w:rsid w:val="000618D8"/>
    <w:rsid w:val="00062725"/>
    <w:rsid w:val="00066763"/>
    <w:rsid w:val="0006692A"/>
    <w:rsid w:val="00066B68"/>
    <w:rsid w:val="0006718D"/>
    <w:rsid w:val="00067A0E"/>
    <w:rsid w:val="000759F3"/>
    <w:rsid w:val="00075DAC"/>
    <w:rsid w:val="0007712C"/>
    <w:rsid w:val="00077690"/>
    <w:rsid w:val="000853F0"/>
    <w:rsid w:val="00085C52"/>
    <w:rsid w:val="000905C0"/>
    <w:rsid w:val="00094725"/>
    <w:rsid w:val="00096D2A"/>
    <w:rsid w:val="000A1CF3"/>
    <w:rsid w:val="000A34CC"/>
    <w:rsid w:val="000A3CDF"/>
    <w:rsid w:val="000A47A8"/>
    <w:rsid w:val="000C27AF"/>
    <w:rsid w:val="000C5E3A"/>
    <w:rsid w:val="000D4351"/>
    <w:rsid w:val="000E2C7F"/>
    <w:rsid w:val="000E50A6"/>
    <w:rsid w:val="000E664D"/>
    <w:rsid w:val="000F0A74"/>
    <w:rsid w:val="000F4F6F"/>
    <w:rsid w:val="00100D22"/>
    <w:rsid w:val="001056C6"/>
    <w:rsid w:val="001103CE"/>
    <w:rsid w:val="00113FB1"/>
    <w:rsid w:val="001147E3"/>
    <w:rsid w:val="001167D3"/>
    <w:rsid w:val="00120B5E"/>
    <w:rsid w:val="00121BC5"/>
    <w:rsid w:val="00141964"/>
    <w:rsid w:val="00151747"/>
    <w:rsid w:val="001612E2"/>
    <w:rsid w:val="001619C1"/>
    <w:rsid w:val="00166F14"/>
    <w:rsid w:val="00171235"/>
    <w:rsid w:val="00171BD9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11B6"/>
    <w:rsid w:val="001F0E0F"/>
    <w:rsid w:val="001F2F98"/>
    <w:rsid w:val="001F76B5"/>
    <w:rsid w:val="001F7A27"/>
    <w:rsid w:val="002075FB"/>
    <w:rsid w:val="00210265"/>
    <w:rsid w:val="002122DB"/>
    <w:rsid w:val="00212845"/>
    <w:rsid w:val="00216500"/>
    <w:rsid w:val="002176A7"/>
    <w:rsid w:val="002201D7"/>
    <w:rsid w:val="002229F0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372C"/>
    <w:rsid w:val="002D5E7F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7B10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F0A6E"/>
    <w:rsid w:val="00401EFE"/>
    <w:rsid w:val="00403F23"/>
    <w:rsid w:val="0040709F"/>
    <w:rsid w:val="0040711E"/>
    <w:rsid w:val="00414573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4254"/>
    <w:rsid w:val="004A3B9C"/>
    <w:rsid w:val="004A3C2A"/>
    <w:rsid w:val="004B4E0F"/>
    <w:rsid w:val="004B598F"/>
    <w:rsid w:val="004B635E"/>
    <w:rsid w:val="004C762F"/>
    <w:rsid w:val="004D1731"/>
    <w:rsid w:val="004D1A24"/>
    <w:rsid w:val="004D3588"/>
    <w:rsid w:val="004E08E2"/>
    <w:rsid w:val="00501743"/>
    <w:rsid w:val="00502852"/>
    <w:rsid w:val="00507D95"/>
    <w:rsid w:val="00525623"/>
    <w:rsid w:val="00526EEA"/>
    <w:rsid w:val="00536ADD"/>
    <w:rsid w:val="00540305"/>
    <w:rsid w:val="005433A1"/>
    <w:rsid w:val="0054568C"/>
    <w:rsid w:val="00547EA7"/>
    <w:rsid w:val="00563C2F"/>
    <w:rsid w:val="0056467D"/>
    <w:rsid w:val="0056591A"/>
    <w:rsid w:val="00571DAA"/>
    <w:rsid w:val="00586167"/>
    <w:rsid w:val="00590D2F"/>
    <w:rsid w:val="005936A4"/>
    <w:rsid w:val="005A0867"/>
    <w:rsid w:val="005A119D"/>
    <w:rsid w:val="005A4965"/>
    <w:rsid w:val="005D0C09"/>
    <w:rsid w:val="005D7000"/>
    <w:rsid w:val="005E0024"/>
    <w:rsid w:val="005E00D2"/>
    <w:rsid w:val="005E3B0A"/>
    <w:rsid w:val="006018FF"/>
    <w:rsid w:val="00603E8D"/>
    <w:rsid w:val="0060630B"/>
    <w:rsid w:val="00606857"/>
    <w:rsid w:val="006109A2"/>
    <w:rsid w:val="00611E59"/>
    <w:rsid w:val="00617279"/>
    <w:rsid w:val="006202BC"/>
    <w:rsid w:val="00621660"/>
    <w:rsid w:val="00632476"/>
    <w:rsid w:val="00634D0C"/>
    <w:rsid w:val="00644DEA"/>
    <w:rsid w:val="00656A71"/>
    <w:rsid w:val="006642F1"/>
    <w:rsid w:val="0066645B"/>
    <w:rsid w:val="006676D3"/>
    <w:rsid w:val="00670AAD"/>
    <w:rsid w:val="00671BAF"/>
    <w:rsid w:val="00680894"/>
    <w:rsid w:val="006821F1"/>
    <w:rsid w:val="00682327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0898"/>
    <w:rsid w:val="006C41D3"/>
    <w:rsid w:val="006D47DB"/>
    <w:rsid w:val="006D588E"/>
    <w:rsid w:val="006F41C2"/>
    <w:rsid w:val="00705021"/>
    <w:rsid w:val="00705358"/>
    <w:rsid w:val="00711D8C"/>
    <w:rsid w:val="0071425C"/>
    <w:rsid w:val="00715EFB"/>
    <w:rsid w:val="00717028"/>
    <w:rsid w:val="00724324"/>
    <w:rsid w:val="007264C2"/>
    <w:rsid w:val="007312AE"/>
    <w:rsid w:val="00734686"/>
    <w:rsid w:val="0073530C"/>
    <w:rsid w:val="007450AC"/>
    <w:rsid w:val="0075070C"/>
    <w:rsid w:val="00755908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73"/>
    <w:rsid w:val="007909C7"/>
    <w:rsid w:val="0079246A"/>
    <w:rsid w:val="00793C09"/>
    <w:rsid w:val="0079669D"/>
    <w:rsid w:val="007A0D57"/>
    <w:rsid w:val="007A1880"/>
    <w:rsid w:val="007A4A3F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7F4BC6"/>
    <w:rsid w:val="0080551A"/>
    <w:rsid w:val="008074CB"/>
    <w:rsid w:val="0082109F"/>
    <w:rsid w:val="00825B93"/>
    <w:rsid w:val="00827B16"/>
    <w:rsid w:val="00837177"/>
    <w:rsid w:val="008509E4"/>
    <w:rsid w:val="008511DC"/>
    <w:rsid w:val="00854B90"/>
    <w:rsid w:val="00855F76"/>
    <w:rsid w:val="0086129D"/>
    <w:rsid w:val="00863241"/>
    <w:rsid w:val="00874216"/>
    <w:rsid w:val="00880F54"/>
    <w:rsid w:val="00884A87"/>
    <w:rsid w:val="0088534E"/>
    <w:rsid w:val="0088551A"/>
    <w:rsid w:val="0089265E"/>
    <w:rsid w:val="008A0FB4"/>
    <w:rsid w:val="008A1FBE"/>
    <w:rsid w:val="008A30ED"/>
    <w:rsid w:val="008A51D9"/>
    <w:rsid w:val="008B4827"/>
    <w:rsid w:val="008B5E00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4506"/>
    <w:rsid w:val="00924B81"/>
    <w:rsid w:val="00941FC8"/>
    <w:rsid w:val="0094539E"/>
    <w:rsid w:val="0094687C"/>
    <w:rsid w:val="00952698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F313C"/>
    <w:rsid w:val="009F3CD4"/>
    <w:rsid w:val="009F7DA1"/>
    <w:rsid w:val="00A02A53"/>
    <w:rsid w:val="00A15052"/>
    <w:rsid w:val="00A15B74"/>
    <w:rsid w:val="00A251FA"/>
    <w:rsid w:val="00A3115D"/>
    <w:rsid w:val="00A37E25"/>
    <w:rsid w:val="00A472B4"/>
    <w:rsid w:val="00A53B02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5A5"/>
    <w:rsid w:val="00B230D0"/>
    <w:rsid w:val="00B27092"/>
    <w:rsid w:val="00B300C7"/>
    <w:rsid w:val="00B319B7"/>
    <w:rsid w:val="00B3336D"/>
    <w:rsid w:val="00B42796"/>
    <w:rsid w:val="00B42C75"/>
    <w:rsid w:val="00B42EA4"/>
    <w:rsid w:val="00B466E3"/>
    <w:rsid w:val="00B518E1"/>
    <w:rsid w:val="00B52FD7"/>
    <w:rsid w:val="00B553E9"/>
    <w:rsid w:val="00B61659"/>
    <w:rsid w:val="00B8272D"/>
    <w:rsid w:val="00B830BE"/>
    <w:rsid w:val="00B90D53"/>
    <w:rsid w:val="00B90DFF"/>
    <w:rsid w:val="00B93E02"/>
    <w:rsid w:val="00BA3965"/>
    <w:rsid w:val="00BA4117"/>
    <w:rsid w:val="00BB0C81"/>
    <w:rsid w:val="00BB43A1"/>
    <w:rsid w:val="00BC1634"/>
    <w:rsid w:val="00BC2DE8"/>
    <w:rsid w:val="00BC3CE8"/>
    <w:rsid w:val="00BD0263"/>
    <w:rsid w:val="00BE01A9"/>
    <w:rsid w:val="00BE319F"/>
    <w:rsid w:val="00BE41F9"/>
    <w:rsid w:val="00BE4638"/>
    <w:rsid w:val="00BF4FDC"/>
    <w:rsid w:val="00BF764E"/>
    <w:rsid w:val="00C01B33"/>
    <w:rsid w:val="00C01C76"/>
    <w:rsid w:val="00C06B69"/>
    <w:rsid w:val="00C07B54"/>
    <w:rsid w:val="00C13582"/>
    <w:rsid w:val="00C15F44"/>
    <w:rsid w:val="00C272E3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9770C"/>
    <w:rsid w:val="00CA65AA"/>
    <w:rsid w:val="00CB5C2D"/>
    <w:rsid w:val="00CB5EAF"/>
    <w:rsid w:val="00CC0317"/>
    <w:rsid w:val="00CC323C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51430"/>
    <w:rsid w:val="00D644A1"/>
    <w:rsid w:val="00D66E15"/>
    <w:rsid w:val="00D73BB3"/>
    <w:rsid w:val="00D74634"/>
    <w:rsid w:val="00D81CDC"/>
    <w:rsid w:val="00D82E27"/>
    <w:rsid w:val="00D85083"/>
    <w:rsid w:val="00D85CD9"/>
    <w:rsid w:val="00D901BB"/>
    <w:rsid w:val="00D90FD9"/>
    <w:rsid w:val="00DA5EC6"/>
    <w:rsid w:val="00DA6E77"/>
    <w:rsid w:val="00DA7BEE"/>
    <w:rsid w:val="00DB579B"/>
    <w:rsid w:val="00DB7DF2"/>
    <w:rsid w:val="00DD7274"/>
    <w:rsid w:val="00DE3F30"/>
    <w:rsid w:val="00DE4A9E"/>
    <w:rsid w:val="00DF0C90"/>
    <w:rsid w:val="00DF3426"/>
    <w:rsid w:val="00E00857"/>
    <w:rsid w:val="00E00887"/>
    <w:rsid w:val="00E01E20"/>
    <w:rsid w:val="00E02686"/>
    <w:rsid w:val="00E078BD"/>
    <w:rsid w:val="00E12742"/>
    <w:rsid w:val="00E134BC"/>
    <w:rsid w:val="00E15B47"/>
    <w:rsid w:val="00E17DA3"/>
    <w:rsid w:val="00E202DF"/>
    <w:rsid w:val="00E2430B"/>
    <w:rsid w:val="00E24EFE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05830"/>
    <w:rsid w:val="00F20559"/>
    <w:rsid w:val="00F20925"/>
    <w:rsid w:val="00F218F9"/>
    <w:rsid w:val="00F2279A"/>
    <w:rsid w:val="00F25905"/>
    <w:rsid w:val="00F32579"/>
    <w:rsid w:val="00F41BD9"/>
    <w:rsid w:val="00F42EE6"/>
    <w:rsid w:val="00F47E1B"/>
    <w:rsid w:val="00F54697"/>
    <w:rsid w:val="00F549BD"/>
    <w:rsid w:val="00F60BF4"/>
    <w:rsid w:val="00F6273E"/>
    <w:rsid w:val="00F712E2"/>
    <w:rsid w:val="00F86B6D"/>
    <w:rsid w:val="00F9226A"/>
    <w:rsid w:val="00FA289B"/>
    <w:rsid w:val="00FA4D70"/>
    <w:rsid w:val="00FA5703"/>
    <w:rsid w:val="00FB0097"/>
    <w:rsid w:val="00FB381C"/>
    <w:rsid w:val="00FB5E5A"/>
    <w:rsid w:val="00FC6903"/>
    <w:rsid w:val="00FC6E33"/>
    <w:rsid w:val="00FC7768"/>
    <w:rsid w:val="00FD0055"/>
    <w:rsid w:val="00FD0A76"/>
    <w:rsid w:val="00FD3EDA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676D3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676D3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1F7A27"/>
    <w:pPr>
      <w:spacing w:before="60" w:after="60" w:line="360" w:lineRule="auto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D1B5BD9-7366-4039-810F-64427DF23ACE}"/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19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22</cp:revision>
  <dcterms:created xsi:type="dcterms:W3CDTF">2025-07-06T07:59:00Z</dcterms:created>
  <dcterms:modified xsi:type="dcterms:W3CDTF">2025-09-25T02:39:00Z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